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C4" w:rsidRPr="003146A9" w:rsidRDefault="00BC2CC4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BC2CC4" w:rsidRPr="00AB0137" w:rsidRDefault="00BC2CC4" w:rsidP="00504A7B">
      <w:pPr>
        <w:pStyle w:val="Heading1"/>
        <w:rPr>
          <w:sz w:val="24"/>
          <w:lang w:val="ru-RU"/>
        </w:rPr>
      </w:pPr>
    </w:p>
    <w:p w:rsidR="00BC2CC4" w:rsidRPr="003F553F" w:rsidRDefault="00BC2CC4" w:rsidP="003F553F">
      <w:pPr>
        <w:pStyle w:val="Heading1"/>
        <w:rPr>
          <w:lang w:val="ru-RU"/>
        </w:rPr>
      </w:pPr>
      <w:r w:rsidRPr="0005772A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7" o:title=""/>
          </v:shape>
        </w:pict>
      </w:r>
    </w:p>
    <w:p w:rsidR="00BC2CC4" w:rsidRPr="002E629C" w:rsidRDefault="00BC2CC4" w:rsidP="00504A7B">
      <w:pPr>
        <w:rPr>
          <w:sz w:val="16"/>
          <w:szCs w:val="16"/>
        </w:rPr>
      </w:pPr>
    </w:p>
    <w:p w:rsidR="00BC2CC4" w:rsidRPr="005D6246" w:rsidRDefault="00BC2CC4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BC2CC4" w:rsidRDefault="00BC2CC4" w:rsidP="002E629C">
      <w:pPr>
        <w:rPr>
          <w:sz w:val="10"/>
        </w:rPr>
      </w:pPr>
    </w:p>
    <w:p w:rsidR="00BC2CC4" w:rsidRPr="005D6246" w:rsidRDefault="00BC2CC4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BC2CC4" w:rsidRPr="005D6246" w:rsidRDefault="00BC2CC4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  <w:t xml:space="preserve">           </w:t>
      </w:r>
    </w:p>
    <w:p w:rsidR="00BC2CC4" w:rsidRDefault="00BC2CC4" w:rsidP="00504A7B">
      <w:pPr>
        <w:pBdr>
          <w:bottom w:val="double" w:sz="4" w:space="1" w:color="auto"/>
        </w:pBdr>
        <w:rPr>
          <w:sz w:val="2"/>
        </w:rPr>
      </w:pPr>
    </w:p>
    <w:p w:rsidR="00BC2CC4" w:rsidRDefault="00BC2CC4" w:rsidP="007161CD">
      <w:r>
        <w:t xml:space="preserve"> 26.05.2016</w:t>
      </w:r>
      <w:r w:rsidRPr="00AE0662">
        <w:t xml:space="preserve">   </w:t>
      </w:r>
      <w:r>
        <w:t xml:space="preserve">       </w:t>
      </w:r>
      <w:r>
        <w:tab/>
      </w:r>
      <w:r>
        <w:tab/>
        <w:t xml:space="preserve">     </w:t>
      </w:r>
      <w:r w:rsidRPr="00AE0662">
        <w:t xml:space="preserve">    </w:t>
      </w:r>
      <w:r>
        <w:t xml:space="preserve">              </w:t>
      </w:r>
      <w:r w:rsidRPr="00AE0662">
        <w:t xml:space="preserve"> г. Дивногорск        </w:t>
      </w:r>
      <w:r>
        <w:t xml:space="preserve">     </w:t>
      </w:r>
      <w:r w:rsidRPr="00AE0662">
        <w:t xml:space="preserve"> </w:t>
      </w:r>
      <w:r>
        <w:t xml:space="preserve"> </w:t>
      </w:r>
      <w:r w:rsidRPr="00AE0662">
        <w:t xml:space="preserve"> </w:t>
      </w:r>
      <w:r>
        <w:t xml:space="preserve">                      </w:t>
      </w:r>
      <w:r w:rsidRPr="00AE0662">
        <w:t xml:space="preserve">№ </w:t>
      </w:r>
      <w:r>
        <w:t>7-86–</w:t>
      </w:r>
      <w:r w:rsidRPr="00AE0662">
        <w:t xml:space="preserve"> ГС</w:t>
      </w:r>
    </w:p>
    <w:p w:rsidR="00BC2CC4" w:rsidRPr="00AE0662" w:rsidRDefault="00BC2CC4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BC2CC4" w:rsidRDefault="00BC2CC4" w:rsidP="00A139C9">
      <w:pPr>
        <w:autoSpaceDE w:val="0"/>
        <w:autoSpaceDN w:val="0"/>
        <w:adjustRightInd w:val="0"/>
        <w:jc w:val="both"/>
      </w:pPr>
      <w:r w:rsidRPr="007977BC">
        <w:t xml:space="preserve">О </w:t>
      </w:r>
      <w:r>
        <w:t xml:space="preserve">передаче </w:t>
      </w:r>
      <w:r w:rsidRPr="007977BC">
        <w:t xml:space="preserve">в безвозмездное пользование </w:t>
      </w:r>
    </w:p>
    <w:p w:rsidR="00BC2CC4" w:rsidRPr="00A139C9" w:rsidRDefault="00BC2CC4" w:rsidP="00A139C9">
      <w:pPr>
        <w:autoSpaceDE w:val="0"/>
        <w:autoSpaceDN w:val="0"/>
        <w:adjustRightInd w:val="0"/>
        <w:jc w:val="both"/>
      </w:pPr>
      <w:r w:rsidRPr="00A139C9">
        <w:t>муниципального имущества</w:t>
      </w:r>
    </w:p>
    <w:p w:rsidR="00BC2CC4" w:rsidRDefault="00BC2CC4" w:rsidP="00A139C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C4" w:rsidRDefault="00BC2CC4" w:rsidP="008F3A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3 части 1 статьи 17.1 Федерального закона    от 26.07.2006 № 135-ФЗ «О защите конкуренции», статьей 8, пунктом 3 части 1 статьи 16 Положения о порядке управления и распоряжения муниципальным имуществом муниципального образования город Дивногорск, утвержденного решением Дивногорского городского Совета депутатов от 24.03.2011 № 12-76-ГС, пунктами 1.2, 1.3, 1.4, 1.6, 2.2.2, 2.2.3, 2.2.4 Порядка заключения договоров в отношении муниципального имущества муниципального образования город Дивногорск, утвержденного решением Дивногорского городского Совета депутатов от 24.02.2011                    № 11-69-ГС, статьей 26 Устава города Дивногорска, на основании обращения начальника Краевого государственного казенного учреждения «Красноярский отдел ветеринарии» Бартко С.Л. от 15.04.2016 вх. № 2432, Дивногорский городской Совет депутатов РЕШИЛ:</w:t>
      </w:r>
    </w:p>
    <w:p w:rsidR="00BC2CC4" w:rsidRDefault="00BC2CC4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C2CC4" w:rsidRPr="00CD3537" w:rsidRDefault="00BC2CC4" w:rsidP="00CD3537">
      <w:pPr>
        <w:tabs>
          <w:tab w:val="left" w:pos="709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9A690B">
        <w:rPr>
          <w:sz w:val="28"/>
          <w:szCs w:val="28"/>
        </w:rPr>
        <w:t xml:space="preserve">Передать </w:t>
      </w:r>
      <w:r>
        <w:rPr>
          <w:sz w:val="28"/>
          <w:szCs w:val="28"/>
        </w:rPr>
        <w:t xml:space="preserve">Краевому государственному казенному учреждению  «Красноярский отдел ветеринарии» </w:t>
      </w:r>
      <w:r w:rsidRPr="003A3077">
        <w:rPr>
          <w:sz w:val="28"/>
          <w:szCs w:val="28"/>
        </w:rPr>
        <w:t xml:space="preserve">(ОГРН </w:t>
      </w:r>
      <w:r>
        <w:rPr>
          <w:sz w:val="28"/>
          <w:szCs w:val="28"/>
        </w:rPr>
        <w:t>1022402484830</w:t>
      </w:r>
      <w:r w:rsidRPr="003A3077">
        <w:rPr>
          <w:sz w:val="28"/>
          <w:szCs w:val="28"/>
        </w:rPr>
        <w:t>) (</w:t>
      </w:r>
      <w:r w:rsidRPr="009A690B">
        <w:rPr>
          <w:sz w:val="28"/>
          <w:szCs w:val="28"/>
        </w:rPr>
        <w:t xml:space="preserve">далее </w:t>
      </w:r>
      <w:r>
        <w:rPr>
          <w:sz w:val="28"/>
          <w:szCs w:val="28"/>
        </w:rPr>
        <w:t>Учреждение</w:t>
      </w:r>
      <w:r w:rsidRPr="009A690B">
        <w:rPr>
          <w:sz w:val="28"/>
          <w:szCs w:val="28"/>
        </w:rPr>
        <w:t>) в безвозмездное пользование сроком на 1 (Один) год муниципальное имущество</w:t>
      </w:r>
      <w:r>
        <w:rPr>
          <w:sz w:val="28"/>
          <w:szCs w:val="28"/>
        </w:rPr>
        <w:t xml:space="preserve"> – часть нежилого помещения  общей  </w:t>
      </w:r>
      <w:r w:rsidRPr="009A690B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240,9</w:t>
      </w:r>
      <w:r w:rsidRPr="009A690B">
        <w:rPr>
          <w:sz w:val="28"/>
          <w:szCs w:val="28"/>
        </w:rPr>
        <w:t xml:space="preserve"> кв.м., расположенного по адресу Российская Федерация, Красноярский край, г. Дивногорск, ул. Чкалова, д. 20, пом. </w:t>
      </w:r>
      <w:r>
        <w:rPr>
          <w:sz w:val="28"/>
          <w:szCs w:val="28"/>
        </w:rPr>
        <w:t>1</w:t>
      </w:r>
      <w:r w:rsidRPr="009A690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D3537">
        <w:rPr>
          <w:sz w:val="28"/>
          <w:szCs w:val="28"/>
        </w:rPr>
        <w:t xml:space="preserve">с целевым назначением – для </w:t>
      </w:r>
      <w:r>
        <w:rPr>
          <w:sz w:val="28"/>
          <w:szCs w:val="28"/>
        </w:rPr>
        <w:t>размещения Учреждения</w:t>
      </w:r>
      <w:r w:rsidRPr="00CD3537">
        <w:rPr>
          <w:sz w:val="28"/>
          <w:szCs w:val="28"/>
        </w:rPr>
        <w:t xml:space="preserve">. </w:t>
      </w:r>
    </w:p>
    <w:p w:rsidR="00BC2CC4" w:rsidRPr="00CD3537" w:rsidRDefault="00BC2CC4" w:rsidP="00CD3537">
      <w:pPr>
        <w:tabs>
          <w:tab w:val="left" w:pos="709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CD3537">
        <w:rPr>
          <w:sz w:val="28"/>
          <w:szCs w:val="28"/>
        </w:rPr>
        <w:t>Контроль за исполнением настоящего решения возложить                        на постоянную комиссию по экономической политике, бюджету, налогам                 и собственности (Заянчуковский А.В.).</w:t>
      </w:r>
    </w:p>
    <w:p w:rsidR="00BC2CC4" w:rsidRPr="007A2D77" w:rsidRDefault="00BC2CC4" w:rsidP="00CD3537">
      <w:pPr>
        <w:tabs>
          <w:tab w:val="left" w:pos="-142"/>
          <w:tab w:val="left" w:pos="0"/>
          <w:tab w:val="left" w:pos="709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7A2D77">
        <w:rPr>
          <w:sz w:val="28"/>
          <w:szCs w:val="28"/>
        </w:rPr>
        <w:t>Настоящее решение вступает в силу со дня подписания.</w:t>
      </w:r>
    </w:p>
    <w:p w:rsidR="00BC2CC4" w:rsidRPr="00246D4A" w:rsidRDefault="00BC2CC4" w:rsidP="006B5ED2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BC2CC4" w:rsidRPr="00D52210" w:rsidRDefault="00BC2CC4" w:rsidP="00A86B84">
      <w:pPr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Е.Е. Оль</w:t>
      </w:r>
    </w:p>
    <w:p w:rsidR="00BC2CC4" w:rsidRPr="00246D4A" w:rsidRDefault="00BC2CC4" w:rsidP="00E446B8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88" w:lineRule="auto"/>
        <w:ind w:right="-2"/>
        <w:jc w:val="both"/>
        <w:rPr>
          <w:sz w:val="28"/>
          <w:szCs w:val="28"/>
        </w:rPr>
      </w:pPr>
    </w:p>
    <w:p w:rsidR="00BC2CC4" w:rsidRPr="00246D4A" w:rsidRDefault="00BC2CC4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 xml:space="preserve">Председатель </w:t>
      </w:r>
    </w:p>
    <w:p w:rsidR="00BC2CC4" w:rsidRDefault="00BC2CC4" w:rsidP="00AA5145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Дивногорского городского Совета депутатов</w:t>
      </w:r>
      <w:r>
        <w:rPr>
          <w:sz w:val="28"/>
          <w:szCs w:val="28"/>
        </w:rPr>
        <w:t xml:space="preserve">                               Ю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>Мурашов</w:t>
      </w:r>
      <w:r w:rsidRPr="00246D4A">
        <w:rPr>
          <w:sz w:val="28"/>
          <w:szCs w:val="28"/>
        </w:rPr>
        <w:t xml:space="preserve"> </w:t>
      </w:r>
    </w:p>
    <w:sectPr w:rsidR="00BC2CC4" w:rsidSect="002A4EE6">
      <w:headerReference w:type="default" r:id="rId8"/>
      <w:pgSz w:w="11906" w:h="16838"/>
      <w:pgMar w:top="397" w:right="851" w:bottom="39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CC4" w:rsidRDefault="00BC2CC4" w:rsidP="005B7C18">
      <w:r>
        <w:separator/>
      </w:r>
    </w:p>
  </w:endnote>
  <w:endnote w:type="continuationSeparator" w:id="0">
    <w:p w:rsidR="00BC2CC4" w:rsidRDefault="00BC2CC4" w:rsidP="005B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CC4" w:rsidRDefault="00BC2CC4" w:rsidP="005B7C18">
      <w:r>
        <w:separator/>
      </w:r>
    </w:p>
  </w:footnote>
  <w:footnote w:type="continuationSeparator" w:id="0">
    <w:p w:rsidR="00BC2CC4" w:rsidRDefault="00BC2CC4" w:rsidP="005B7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CC4" w:rsidRDefault="00BC2CC4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BC2CC4" w:rsidRDefault="00BC2C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9F2199"/>
    <w:multiLevelType w:val="hybridMultilevel"/>
    <w:tmpl w:val="57D26CA6"/>
    <w:lvl w:ilvl="0" w:tplc="9D2C25F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6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0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2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9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2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7"/>
  </w:num>
  <w:num w:numId="4">
    <w:abstractNumId w:val="17"/>
  </w:num>
  <w:num w:numId="5">
    <w:abstractNumId w:val="21"/>
  </w:num>
  <w:num w:numId="6">
    <w:abstractNumId w:val="9"/>
  </w:num>
  <w:num w:numId="7">
    <w:abstractNumId w:val="5"/>
  </w:num>
  <w:num w:numId="8">
    <w:abstractNumId w:val="11"/>
  </w:num>
  <w:num w:numId="9">
    <w:abstractNumId w:val="22"/>
  </w:num>
  <w:num w:numId="10">
    <w:abstractNumId w:val="4"/>
  </w:num>
  <w:num w:numId="11">
    <w:abstractNumId w:val="8"/>
  </w:num>
  <w:num w:numId="12">
    <w:abstractNumId w:val="27"/>
  </w:num>
  <w:num w:numId="13">
    <w:abstractNumId w:val="25"/>
  </w:num>
  <w:num w:numId="14">
    <w:abstractNumId w:val="14"/>
  </w:num>
  <w:num w:numId="15">
    <w:abstractNumId w:val="20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6"/>
  </w:num>
  <w:num w:numId="21">
    <w:abstractNumId w:val="16"/>
  </w:num>
  <w:num w:numId="22">
    <w:abstractNumId w:val="19"/>
  </w:num>
  <w:num w:numId="23">
    <w:abstractNumId w:val="23"/>
  </w:num>
  <w:num w:numId="24">
    <w:abstractNumId w:val="3"/>
  </w:num>
  <w:num w:numId="25">
    <w:abstractNumId w:val="2"/>
  </w:num>
  <w:num w:numId="26">
    <w:abstractNumId w:val="15"/>
  </w:num>
  <w:num w:numId="27">
    <w:abstractNumId w:val="12"/>
  </w:num>
  <w:num w:numId="28">
    <w:abstractNumId w:val="26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23179"/>
    <w:rsid w:val="00025D70"/>
    <w:rsid w:val="0005772A"/>
    <w:rsid w:val="000708CA"/>
    <w:rsid w:val="0007329C"/>
    <w:rsid w:val="00092CCB"/>
    <w:rsid w:val="00094F4C"/>
    <w:rsid w:val="000A1752"/>
    <w:rsid w:val="000B05DB"/>
    <w:rsid w:val="000B35CE"/>
    <w:rsid w:val="000F6A32"/>
    <w:rsid w:val="0013121C"/>
    <w:rsid w:val="00156F58"/>
    <w:rsid w:val="00186849"/>
    <w:rsid w:val="00187F71"/>
    <w:rsid w:val="001D2C6B"/>
    <w:rsid w:val="001D7CA2"/>
    <w:rsid w:val="001E05B0"/>
    <w:rsid w:val="001F0656"/>
    <w:rsid w:val="001F62C6"/>
    <w:rsid w:val="00210DF3"/>
    <w:rsid w:val="00217444"/>
    <w:rsid w:val="00226E02"/>
    <w:rsid w:val="00241807"/>
    <w:rsid w:val="00246D4A"/>
    <w:rsid w:val="002471A3"/>
    <w:rsid w:val="00251185"/>
    <w:rsid w:val="002578B1"/>
    <w:rsid w:val="002663A8"/>
    <w:rsid w:val="00271895"/>
    <w:rsid w:val="00274E55"/>
    <w:rsid w:val="002A4EE6"/>
    <w:rsid w:val="002B73D9"/>
    <w:rsid w:val="002D5386"/>
    <w:rsid w:val="002E629C"/>
    <w:rsid w:val="0030663A"/>
    <w:rsid w:val="003141A9"/>
    <w:rsid w:val="003146A9"/>
    <w:rsid w:val="00327792"/>
    <w:rsid w:val="003519D6"/>
    <w:rsid w:val="003614E4"/>
    <w:rsid w:val="003A3077"/>
    <w:rsid w:val="003E45AB"/>
    <w:rsid w:val="003F553F"/>
    <w:rsid w:val="003F64D0"/>
    <w:rsid w:val="003F722B"/>
    <w:rsid w:val="00422172"/>
    <w:rsid w:val="0042532D"/>
    <w:rsid w:val="00441D30"/>
    <w:rsid w:val="004B4B95"/>
    <w:rsid w:val="004C7D93"/>
    <w:rsid w:val="00504A7B"/>
    <w:rsid w:val="005058C7"/>
    <w:rsid w:val="00514AB5"/>
    <w:rsid w:val="00552049"/>
    <w:rsid w:val="00555202"/>
    <w:rsid w:val="00583BF8"/>
    <w:rsid w:val="00587B27"/>
    <w:rsid w:val="00594A48"/>
    <w:rsid w:val="00594E4B"/>
    <w:rsid w:val="005B4026"/>
    <w:rsid w:val="005B7C18"/>
    <w:rsid w:val="005C3DFC"/>
    <w:rsid w:val="005C72C9"/>
    <w:rsid w:val="005D11C6"/>
    <w:rsid w:val="005D6246"/>
    <w:rsid w:val="00627F18"/>
    <w:rsid w:val="006460EC"/>
    <w:rsid w:val="006A375A"/>
    <w:rsid w:val="006B47BE"/>
    <w:rsid w:val="006B5ED2"/>
    <w:rsid w:val="006C7B37"/>
    <w:rsid w:val="006E7777"/>
    <w:rsid w:val="006F506B"/>
    <w:rsid w:val="00706486"/>
    <w:rsid w:val="007161CD"/>
    <w:rsid w:val="007231AD"/>
    <w:rsid w:val="0072644E"/>
    <w:rsid w:val="007369E6"/>
    <w:rsid w:val="00737A3A"/>
    <w:rsid w:val="00763E79"/>
    <w:rsid w:val="00777D36"/>
    <w:rsid w:val="00783D85"/>
    <w:rsid w:val="00791A46"/>
    <w:rsid w:val="007977BC"/>
    <w:rsid w:val="007A2D77"/>
    <w:rsid w:val="007B585D"/>
    <w:rsid w:val="007E0E3F"/>
    <w:rsid w:val="00810FB8"/>
    <w:rsid w:val="008119C0"/>
    <w:rsid w:val="00825FC3"/>
    <w:rsid w:val="008443B0"/>
    <w:rsid w:val="0085458B"/>
    <w:rsid w:val="0086059F"/>
    <w:rsid w:val="00867990"/>
    <w:rsid w:val="00870421"/>
    <w:rsid w:val="00887689"/>
    <w:rsid w:val="008B74C8"/>
    <w:rsid w:val="008C2782"/>
    <w:rsid w:val="008C59E7"/>
    <w:rsid w:val="008E1F67"/>
    <w:rsid w:val="008F3AD8"/>
    <w:rsid w:val="009027F6"/>
    <w:rsid w:val="00906D7F"/>
    <w:rsid w:val="00927AFA"/>
    <w:rsid w:val="009335D3"/>
    <w:rsid w:val="009419AF"/>
    <w:rsid w:val="0094301A"/>
    <w:rsid w:val="009516B6"/>
    <w:rsid w:val="00967880"/>
    <w:rsid w:val="0097020C"/>
    <w:rsid w:val="0097609F"/>
    <w:rsid w:val="009854E0"/>
    <w:rsid w:val="009909F6"/>
    <w:rsid w:val="0099375C"/>
    <w:rsid w:val="009977F6"/>
    <w:rsid w:val="009A690B"/>
    <w:rsid w:val="009B3307"/>
    <w:rsid w:val="00A03F31"/>
    <w:rsid w:val="00A139C9"/>
    <w:rsid w:val="00A23273"/>
    <w:rsid w:val="00A42941"/>
    <w:rsid w:val="00A445BB"/>
    <w:rsid w:val="00A44AF0"/>
    <w:rsid w:val="00A76A52"/>
    <w:rsid w:val="00A86B84"/>
    <w:rsid w:val="00A91DEA"/>
    <w:rsid w:val="00AA5145"/>
    <w:rsid w:val="00AB0137"/>
    <w:rsid w:val="00AB516D"/>
    <w:rsid w:val="00AE0662"/>
    <w:rsid w:val="00AF05A5"/>
    <w:rsid w:val="00AF0D50"/>
    <w:rsid w:val="00AF490C"/>
    <w:rsid w:val="00B03AD4"/>
    <w:rsid w:val="00B216CE"/>
    <w:rsid w:val="00B256D0"/>
    <w:rsid w:val="00B63CD0"/>
    <w:rsid w:val="00B63D01"/>
    <w:rsid w:val="00B763B0"/>
    <w:rsid w:val="00BA1556"/>
    <w:rsid w:val="00BC2CC4"/>
    <w:rsid w:val="00C030F0"/>
    <w:rsid w:val="00C05C73"/>
    <w:rsid w:val="00C17E6A"/>
    <w:rsid w:val="00C4788D"/>
    <w:rsid w:val="00C53056"/>
    <w:rsid w:val="00C61D0D"/>
    <w:rsid w:val="00C87D0A"/>
    <w:rsid w:val="00C90DFC"/>
    <w:rsid w:val="00C977DD"/>
    <w:rsid w:val="00CA4DAB"/>
    <w:rsid w:val="00CB0F01"/>
    <w:rsid w:val="00CC66F3"/>
    <w:rsid w:val="00CD3537"/>
    <w:rsid w:val="00CE432B"/>
    <w:rsid w:val="00CF1E21"/>
    <w:rsid w:val="00D04F1E"/>
    <w:rsid w:val="00D05F75"/>
    <w:rsid w:val="00D21C67"/>
    <w:rsid w:val="00D31503"/>
    <w:rsid w:val="00D36218"/>
    <w:rsid w:val="00D50858"/>
    <w:rsid w:val="00D52210"/>
    <w:rsid w:val="00D5678C"/>
    <w:rsid w:val="00D62671"/>
    <w:rsid w:val="00D672C1"/>
    <w:rsid w:val="00D818BD"/>
    <w:rsid w:val="00DA441B"/>
    <w:rsid w:val="00DA5BDA"/>
    <w:rsid w:val="00DC053E"/>
    <w:rsid w:val="00DF622E"/>
    <w:rsid w:val="00E121B9"/>
    <w:rsid w:val="00E362FF"/>
    <w:rsid w:val="00E446B8"/>
    <w:rsid w:val="00E47417"/>
    <w:rsid w:val="00E80DEE"/>
    <w:rsid w:val="00E83A6B"/>
    <w:rsid w:val="00E84C45"/>
    <w:rsid w:val="00E8511F"/>
    <w:rsid w:val="00E86A42"/>
    <w:rsid w:val="00E94BFB"/>
    <w:rsid w:val="00EB17C0"/>
    <w:rsid w:val="00EC3DA1"/>
    <w:rsid w:val="00EC5207"/>
    <w:rsid w:val="00F03D5A"/>
    <w:rsid w:val="00F25DFD"/>
    <w:rsid w:val="00F3357D"/>
    <w:rsid w:val="00F40570"/>
    <w:rsid w:val="00F82322"/>
    <w:rsid w:val="00FA258B"/>
    <w:rsid w:val="00FB4413"/>
    <w:rsid w:val="00FB44E3"/>
    <w:rsid w:val="00FC0550"/>
    <w:rsid w:val="00FC2265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B7C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C1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B7C1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7C1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304</Words>
  <Characters>1735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Дмитриев Денис</cp:lastModifiedBy>
  <cp:revision>9</cp:revision>
  <cp:lastPrinted>2016-05-11T11:05:00Z</cp:lastPrinted>
  <dcterms:created xsi:type="dcterms:W3CDTF">2016-05-11T10:55:00Z</dcterms:created>
  <dcterms:modified xsi:type="dcterms:W3CDTF">2016-05-30T09:23:00Z</dcterms:modified>
</cp:coreProperties>
</file>